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5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1984"/>
      </w:tblGrid>
      <w:tr w:rsidR="00757773" w:rsidRPr="009D749D">
        <w:tc>
          <w:tcPr>
            <w:tcW w:w="7338" w:type="dxa"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Adı:</w:t>
            </w: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CEVAP KAĞIDI</w:t>
            </w:r>
            <w:r w:rsidRPr="009D749D">
              <w:rPr>
                <w:rFonts w:ascii="Comic Sans MS" w:hAnsi="Comic Sans MS" w:cs="Comic Sans MS"/>
                <w:lang w:eastAsia="tr-TR"/>
              </w:rPr>
              <w:t xml:space="preserve">                                                  sınıfı: …………………………</w:t>
            </w:r>
          </w:p>
        </w:tc>
        <w:tc>
          <w:tcPr>
            <w:tcW w:w="1984" w:type="dxa"/>
            <w:vMerge w:val="restart"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PUAN :</w:t>
            </w:r>
          </w:p>
        </w:tc>
      </w:tr>
      <w:tr w:rsidR="00757773" w:rsidRPr="009D749D">
        <w:tc>
          <w:tcPr>
            <w:tcW w:w="7338" w:type="dxa"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Soyadı:…………………………………………………………                    no:    ………………………</w:t>
            </w:r>
          </w:p>
        </w:tc>
        <w:tc>
          <w:tcPr>
            <w:tcW w:w="1984" w:type="dxa"/>
            <w:vMerge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757773" w:rsidRPr="00A829B8" w:rsidRDefault="00757773" w:rsidP="000A5847">
      <w:pPr>
        <w:jc w:val="center"/>
        <w:rPr>
          <w:rFonts w:ascii="Comic Sans MS" w:hAnsi="Comic Sans MS" w:cs="Comic Sans MS"/>
          <w:b/>
          <w:bCs/>
          <w:color w:val="0070C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>YAHYA KEMAL İLKOKULU 2014-2015 ÖĞRETİM YIL FEN VE TEKNOLOJİ DERSİ 2. DÖNEM 1. SINAV SORULARI</w:t>
      </w:r>
    </w:p>
    <w:p w:rsidR="00757773" w:rsidRDefault="00757773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757773" w:rsidRDefault="00757773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757773" w:rsidRPr="00A829B8" w:rsidRDefault="00757773" w:rsidP="00013684">
      <w:pPr>
        <w:spacing w:line="240" w:lineRule="auto"/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>KUVVET, ATMOSFER, GÜRÜLTÜ, ÇÖZÜNME, DALGALAR,  DOĞAL,</w:t>
      </w:r>
    </w:p>
    <w:p w:rsidR="00757773" w:rsidRPr="00A829B8" w:rsidRDefault="00757773" w:rsidP="00013684">
      <w:pPr>
        <w:spacing w:line="240" w:lineRule="auto"/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 xml:space="preserve"> MADDEDİR, ÇEKİRDEK, YAPAY, IŞIK, TAŞ KÜRE, TİTREŞİM, DOĞRULAR,</w:t>
      </w:r>
    </w:p>
    <w:p w:rsidR="00757773" w:rsidRPr="00A829B8" w:rsidRDefault="00757773" w:rsidP="005C6C9A">
      <w:pPr>
        <w:jc w:val="center"/>
        <w:rPr>
          <w:rFonts w:ascii="Comic Sans MS" w:hAnsi="Comic Sans MS" w:cs="Comic Sans MS"/>
          <w:b/>
          <w:bCs/>
          <w:color w:val="7030A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boşlukları, yukarıda verilen kelimerle uygun olacak şekilde doldurunuz</w:t>
      </w:r>
      <w:r w:rsidRPr="00A829B8">
        <w:rPr>
          <w:rFonts w:ascii="Comic Sans MS" w:hAnsi="Comic Sans MS" w:cs="Comic Sans MS"/>
          <w:b/>
          <w:bCs/>
          <w:color w:val="00B050"/>
          <w:sz w:val="16"/>
          <w:szCs w:val="16"/>
        </w:rPr>
        <w:t>.</w:t>
      </w:r>
      <w:r w:rsidRPr="003159E6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Ha</w:t>
      </w:r>
      <w:r>
        <w:rPr>
          <w:rFonts w:ascii="Comic Sans MS" w:hAnsi="Comic Sans MS" w:cs="Comic Sans MS"/>
          <w:shd w:val="clear" w:color="auto" w:fill="FFFFFF"/>
        </w:rPr>
        <w:t xml:space="preserve">cmi ve kütlesi olan her varlık </w:t>
      </w: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MADDEDİR.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Katı maddelerin sıvı içinde da</w:t>
      </w:r>
      <w:r>
        <w:rPr>
          <w:rFonts w:ascii="Comic Sans MS" w:hAnsi="Comic Sans MS" w:cs="Comic Sans MS"/>
          <w:shd w:val="clear" w:color="auto" w:fill="FFFFFF"/>
        </w:rPr>
        <w:t xml:space="preserve">ğılarak görünmez hale gelmesine </w:t>
      </w: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ÇÖZÜNME</w:t>
      </w:r>
      <w:r w:rsidRPr="00013684">
        <w:rPr>
          <w:rFonts w:ascii="Comic Sans MS" w:hAnsi="Comic Sans MS" w:cs="Comic Sans MS"/>
          <w:color w:val="FF0000"/>
          <w:shd w:val="clear" w:color="auto" w:fill="FFFFFF"/>
        </w:rPr>
        <w:t xml:space="preserve"> </w:t>
      </w:r>
      <w:r w:rsidRPr="005C6C9A">
        <w:rPr>
          <w:rFonts w:ascii="Comic Sans MS" w:hAnsi="Comic Sans MS" w:cs="Comic Sans MS"/>
          <w:shd w:val="clear" w:color="auto" w:fill="FFFFFF"/>
        </w:rPr>
        <w:t>denir.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KUVVET</w:t>
      </w:r>
      <w:r w:rsidRPr="005C6C9A">
        <w:rPr>
          <w:rFonts w:ascii="Comic Sans MS" w:hAnsi="Comic Sans MS" w:cs="Comic Sans MS"/>
          <w:color w:val="000000"/>
        </w:rPr>
        <w:t xml:space="preserve"> cisimlerin hareket etmesini sağlar</w:t>
      </w:r>
    </w:p>
    <w:p w:rsidR="00757773" w:rsidRPr="005C6C9A" w:rsidRDefault="00757773" w:rsidP="005C6C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Comic Sans MS" w:hAnsi="Comic Sans MS" w:cs="Comic Sans MS"/>
        </w:rPr>
        <w:t xml:space="preserve">Ses </w:t>
      </w:r>
      <w:r w:rsidRPr="00013684">
        <w:rPr>
          <w:rFonts w:ascii="Comic Sans MS" w:hAnsi="Comic Sans MS" w:cs="Comic Sans MS"/>
          <w:b/>
          <w:bCs/>
          <w:color w:val="FF0000"/>
        </w:rPr>
        <w:t>DALGALAR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halinde,</w:t>
      </w:r>
      <w:r>
        <w:rPr>
          <w:rFonts w:ascii="Comic Sans MS" w:hAnsi="Comic Sans MS" w:cs="Comic Sans MS"/>
        </w:rPr>
        <w:t xml:space="preserve"> ışık ise </w:t>
      </w:r>
      <w:r w:rsidRPr="00013684">
        <w:rPr>
          <w:rFonts w:ascii="Comic Sans MS" w:hAnsi="Comic Sans MS" w:cs="Comic Sans MS"/>
          <w:b/>
          <w:bCs/>
          <w:color w:val="FF0000"/>
        </w:rPr>
        <w:t>DOĞRULAR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 xml:space="preserve">boyunca yayılır. 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 Zil sesi </w:t>
      </w:r>
      <w:r w:rsidRPr="00013684">
        <w:rPr>
          <w:rFonts w:ascii="Comic Sans MS" w:hAnsi="Comic Sans MS" w:cs="Comic Sans MS"/>
          <w:b/>
          <w:bCs/>
          <w:color w:val="FF0000"/>
        </w:rPr>
        <w:t>YAPAY</w:t>
      </w:r>
      <w:r w:rsidRPr="005C6C9A">
        <w:rPr>
          <w:rFonts w:ascii="Comic Sans MS" w:hAnsi="Comic Sans MS" w:cs="Comic Sans MS"/>
        </w:rPr>
        <w:t xml:space="preserve"> ses kaynağıdır.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Ses kirliliğine </w:t>
      </w:r>
      <w:r w:rsidRPr="00013684">
        <w:rPr>
          <w:rFonts w:ascii="Comic Sans MS" w:hAnsi="Comic Sans MS" w:cs="Comic Sans MS"/>
          <w:b/>
          <w:bCs/>
          <w:color w:val="FF0000"/>
        </w:rPr>
        <w:t>GÜRÜLTÜ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denir.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Comic Sans MS" w:hAnsi="Comic Sans MS" w:cs="Comic Sans MS"/>
        </w:rPr>
        <w:t xml:space="preserve">Gök gürültüsü </w:t>
      </w:r>
      <w:r w:rsidRPr="00013684">
        <w:rPr>
          <w:rFonts w:ascii="Comic Sans MS" w:hAnsi="Comic Sans MS" w:cs="Comic Sans MS"/>
          <w:b/>
          <w:bCs/>
          <w:color w:val="FF0000"/>
        </w:rPr>
        <w:t>DOĞAL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ses kaynağıdır.</w:t>
      </w:r>
    </w:p>
    <w:p w:rsidR="00757773" w:rsidRPr="005C6C9A" w:rsidRDefault="00757773" w:rsidP="00815290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Çevrelerine ışık veren cisimlere </w:t>
      </w:r>
      <w:r w:rsidRPr="00013684">
        <w:rPr>
          <w:rFonts w:ascii="Comic Sans MS" w:hAnsi="Comic Sans MS" w:cs="Comic Sans MS"/>
          <w:b/>
          <w:bCs/>
          <w:color w:val="FF0000"/>
        </w:rPr>
        <w:t>IŞIK</w:t>
      </w:r>
      <w:r w:rsidRPr="005C6C9A">
        <w:rPr>
          <w:rFonts w:ascii="Comic Sans MS" w:hAnsi="Comic Sans MS" w:cs="Comic Sans MS"/>
        </w:rPr>
        <w:t xml:space="preserve"> kaynağı denir.</w:t>
      </w:r>
    </w:p>
    <w:p w:rsidR="00757773" w:rsidRPr="005C6C9A" w:rsidRDefault="00757773" w:rsidP="00B76E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Düyayı çepeçevre saran gazlar to</w:t>
      </w:r>
      <w:r>
        <w:rPr>
          <w:rFonts w:ascii="Comic Sans MS" w:hAnsi="Comic Sans MS" w:cs="Comic Sans MS"/>
        </w:rPr>
        <w:t>pluluğuna</w:t>
      </w:r>
      <w:r w:rsidRPr="00013684">
        <w:rPr>
          <w:rFonts w:ascii="Comic Sans MS" w:hAnsi="Comic Sans MS" w:cs="Comic Sans MS"/>
          <w:b/>
          <w:bCs/>
          <w:color w:val="FF0000"/>
        </w:rPr>
        <w:t xml:space="preserve"> ATMOSFER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adı verilir.</w:t>
      </w:r>
    </w:p>
    <w:p w:rsidR="00757773" w:rsidRDefault="00757773" w:rsidP="005C6C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Dünyanın en iç </w:t>
      </w:r>
      <w:r>
        <w:rPr>
          <w:rFonts w:ascii="Comic Sans MS" w:hAnsi="Comic Sans MS" w:cs="Comic Sans MS"/>
        </w:rPr>
        <w:t xml:space="preserve">katmanına </w:t>
      </w:r>
      <w:r w:rsidRPr="00013684">
        <w:rPr>
          <w:rFonts w:ascii="Comic Sans MS" w:hAnsi="Comic Sans MS" w:cs="Comic Sans MS"/>
          <w:b/>
          <w:bCs/>
          <w:color w:val="FF0000"/>
        </w:rPr>
        <w:t>ÇEKİRDEK</w:t>
      </w:r>
      <w:r w:rsidRPr="005C6C9A">
        <w:rPr>
          <w:rFonts w:ascii="Comic Sans MS" w:hAnsi="Comic Sans MS" w:cs="Comic Sans MS"/>
          <w:shd w:val="clear" w:color="auto" w:fill="FFFFFF"/>
        </w:rPr>
        <w:t xml:space="preserve"> denir.</w:t>
      </w:r>
    </w:p>
    <w:p w:rsidR="00757773" w:rsidRDefault="00757773" w:rsidP="005C6C9A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TAŞ KÜRE</w:t>
      </w:r>
      <w:r>
        <w:rPr>
          <w:rFonts w:ascii="Comic Sans MS" w:hAnsi="Comic Sans MS" w:cs="Comic Sans MS"/>
          <w:shd w:val="clear" w:color="auto" w:fill="FFFFFF"/>
        </w:rPr>
        <w:t xml:space="preserve">  dünyamızın en ince katmanıdır.</w:t>
      </w:r>
    </w:p>
    <w:p w:rsidR="00757773" w:rsidRDefault="00757773" w:rsidP="00BA056B">
      <w:pPr>
        <w:pStyle w:val="ListParagraph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Arial" w:hAnsi="Arial" w:cs="Arial"/>
        </w:rPr>
        <w:t xml:space="preserve">Sesin oluşmasında </w:t>
      </w:r>
      <w:r w:rsidRPr="00013684">
        <w:rPr>
          <w:rFonts w:ascii="Comic Sans MS" w:hAnsi="Comic Sans MS" w:cs="Comic Sans MS"/>
          <w:b/>
          <w:bCs/>
          <w:color w:val="FF0000"/>
        </w:rPr>
        <w:t>TİTREŞİM</w:t>
      </w:r>
      <w:r>
        <w:rPr>
          <w:rFonts w:ascii="Arial" w:hAnsi="Arial" w:cs="Arial"/>
        </w:rPr>
        <w:t xml:space="preserve"> olması gerekir</w:t>
      </w:r>
      <w:r w:rsidRPr="002F088C">
        <w:rPr>
          <w:rFonts w:ascii="Arial" w:hAnsi="Arial" w:cs="Arial"/>
        </w:rPr>
        <w:t xml:space="preserve">.   </w:t>
      </w:r>
    </w:p>
    <w:p w:rsidR="00757773" w:rsidRPr="00A829B8" w:rsidRDefault="00757773" w:rsidP="00B76E9A">
      <w:pPr>
        <w:pStyle w:val="ListParagraph"/>
        <w:ind w:left="1005"/>
        <w:jc w:val="center"/>
        <w:rPr>
          <w:rFonts w:ascii="Comic Sans MS" w:hAnsi="Comic Sans MS" w:cs="Comic Sans MS"/>
          <w:color w:val="7030A0"/>
          <w:shd w:val="clear" w:color="auto" w:fill="FFFFFF"/>
        </w:rPr>
      </w:pP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>Doğru olanların başına (D), yanlış olanların başına (Y) koyunuz</w:t>
      </w:r>
      <w:r w:rsidRPr="00BA056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757773" w:rsidRDefault="00757773" w:rsidP="00BF45E4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Ekonomik yönden değer taşıyan minerallere maden adı verilir.</w:t>
      </w:r>
      <w:r>
        <w:rPr>
          <w:rFonts w:ascii="Comic Sans MS" w:hAnsi="Comic Sans MS" w:cs="Comic Sans MS"/>
        </w:rPr>
        <w:t xml:space="preserve">  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Ay bir ışık kaynağıdır</w:t>
      </w:r>
      <w:r w:rsidRPr="005C6C9A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                       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BF45E4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Kuvvet cisimlerde şekil değişikliği yapmaz. </w:t>
      </w:r>
      <w:r>
        <w:rPr>
          <w:rFonts w:ascii="Comic Sans MS" w:hAnsi="Comic Sans MS" w:cs="Comic Sans MS"/>
        </w:rPr>
        <w:t xml:space="preserve">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BF45E4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Dünya'mızın dörtte üçünü karalar oluşturur.</w:t>
      </w:r>
      <w:r>
        <w:rPr>
          <w:rFonts w:ascii="Comic Sans MS" w:hAnsi="Comic Sans MS" w:cs="Comic Sans MS"/>
        </w:rPr>
        <w:t xml:space="preserve">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8B6D70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Erozyonda toprak kaybı yaşanır.       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Ders çalışırken ışık tam gözümüze gelmelidir.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Sünger kuvvetin etkisi ortadan kalkınca eski haline dönmez.</w:t>
      </w:r>
      <w:r>
        <w:rPr>
          <w:rFonts w:ascii="Comic Sans MS" w:hAnsi="Comic Sans MS" w:cs="Comic Sans MS"/>
        </w:rPr>
        <w:t xml:space="preserve">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Su Küre Dünyanın görülebilir katmanlarındandır.</w:t>
      </w:r>
      <w:r>
        <w:rPr>
          <w:rFonts w:ascii="Comic Sans MS" w:hAnsi="Comic Sans MS" w:cs="Comic Sans MS"/>
        </w:rPr>
        <w:t xml:space="preserve">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Ses ve ışık bir enerji türü değildir. </w:t>
      </w:r>
      <w:r>
        <w:rPr>
          <w:rFonts w:ascii="Comic Sans MS" w:hAnsi="Comic Sans MS" w:cs="Comic Sans MS"/>
        </w:rPr>
        <w:t xml:space="preserve">   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Ses kaynağına yaklaşırsak sesin şiddeti azalır.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Işık bir maddedir.</w:t>
      </w:r>
      <w:r>
        <w:rPr>
          <w:rFonts w:ascii="Comic Sans MS" w:hAnsi="Comic Sans MS" w:cs="Comic Sans MS"/>
        </w:rPr>
        <w:t xml:space="preserve">                                              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Paragraph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Megafon bir ses yükseltme cihazıdır. </w:t>
      </w:r>
      <w:r>
        <w:rPr>
          <w:rFonts w:ascii="Comic Sans MS" w:hAnsi="Comic Sans MS" w:cs="Comic Sans MS"/>
        </w:rPr>
        <w:t xml:space="preserve">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56733E">
      <w:pPr>
        <w:pStyle w:val="ListParagraph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757773" w:rsidRDefault="00757773" w:rsidP="0056733E">
      <w:pPr>
        <w:pStyle w:val="ListParagraph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  <w:sectPr w:rsidR="00757773" w:rsidSect="00853168">
          <w:pgSz w:w="11906" w:h="16838"/>
          <w:pgMar w:top="284" w:right="0" w:bottom="284" w:left="113" w:header="708" w:footer="708" w:gutter="0"/>
          <w:cols w:space="708"/>
          <w:docGrid w:linePitch="360"/>
        </w:sectPr>
      </w:pPr>
    </w:p>
    <w:p w:rsidR="00757773" w:rsidRPr="00A829B8" w:rsidRDefault="00757773" w:rsidP="00720B7F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color w:val="00B050"/>
        </w:rPr>
      </w:pPr>
      <w:r>
        <w:rPr>
          <w:rFonts w:ascii="Comic Sans MS" w:hAnsi="Comic Sans MS" w:cs="Comic Sans MS"/>
        </w:rPr>
        <w:t xml:space="preserve">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SES</w:t>
      </w:r>
      <w:r w:rsidRPr="00A829B8">
        <w:rPr>
          <w:rFonts w:ascii="Comic Sans MS" w:hAnsi="Comic Sans MS" w:cs="Comic Sans MS"/>
          <w:color w:val="00B050"/>
        </w:rPr>
        <w:t xml:space="preserve"> kaynaklarını doğal ya da yapay  oluşlarına                       .     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 xml:space="preserve">)  koyarak gruplayınız.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5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686"/>
        <w:gridCol w:w="708"/>
        <w:gridCol w:w="709"/>
      </w:tblGrid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SES KAYNAĞI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gök gürültüsü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kamyon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bağıran sokak satıcısı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Kuzu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deniz dalgaları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şelaleden akan su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maçta bağıran insanlar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Araba kornası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zil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kedi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rüzgar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papağan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ambulans sireni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horoz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keman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</w:tbl>
    <w:p w:rsidR="00757773" w:rsidRPr="00034178" w:rsidRDefault="00757773" w:rsidP="0003417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bookmarkStart w:id="0" w:name="_GoBack"/>
      <w:bookmarkEnd w:id="0"/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IŞIK</w:t>
      </w:r>
      <w:r w:rsidRPr="00A829B8">
        <w:rPr>
          <w:rFonts w:ascii="Comic Sans MS" w:hAnsi="Comic Sans MS" w:cs="Comic Sans MS"/>
          <w:color w:val="00B050"/>
        </w:rPr>
        <w:t xml:space="preserve"> kaynaklarını doğal yada yapay              oluşlarına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>) koyarak gruplayınız.</w:t>
      </w:r>
      <w:r w:rsidRPr="0003417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3119"/>
        <w:gridCol w:w="708"/>
        <w:gridCol w:w="709"/>
      </w:tblGrid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IŞIK KAYNAĞI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mum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el feneri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Güneş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gaz lambası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meşale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Ateş böceği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 xml:space="preserve">trafik lambası 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projeksiyon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şimşek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deniz feneri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araba farı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halojen lamba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yıldızlar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ampul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florasan lamba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X</w:t>
            </w:r>
          </w:p>
        </w:tc>
      </w:tr>
    </w:tbl>
    <w:p w:rsidR="00757773" w:rsidRPr="00A829B8" w:rsidRDefault="00757773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soruların doğru seçeneğini bularak işaretleyiniz.</w:t>
      </w:r>
      <w:r w:rsidRPr="00BA056B">
        <w:rPr>
          <w:rFonts w:ascii="Comic Sans MS" w:hAnsi="Comic Sans MS" w:cs="Comic Sans MS"/>
          <w:b/>
          <w:bCs/>
        </w:rPr>
        <w:t xml:space="preserve">       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A829B8">
        <w:rPr>
          <w:rFonts w:ascii="Comic Sans MS" w:hAnsi="Comic Sans MS" w:cs="Comic Sans MS"/>
          <w:b/>
          <w:bCs/>
          <w:color w:val="7030A0"/>
        </w:rPr>
        <w:t>(Her bir sorunun doğru cevapı 3 puan)</w:t>
      </w:r>
    </w:p>
    <w:p w:rsidR="00757773" w:rsidRDefault="00757773" w:rsidP="00C8710C">
      <w:pPr>
        <w:tabs>
          <w:tab w:val="left" w:pos="4260"/>
        </w:tabs>
        <w:spacing w:line="240" w:lineRule="auto"/>
        <w:ind w:left="142" w:right="-708"/>
        <w:rPr>
          <w:rFonts w:ascii="Comic Sans MS" w:hAnsi="Comic Sans MS" w:cs="Comic Sans MS"/>
        </w:rPr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0.85pt;margin-top:37.2pt;width:15pt;height:15.75pt;z-index:251654144;visibility:visible" strokecolor="red" strokeweight="2.25pt"/>
        </w:pict>
      </w:r>
      <w:r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1</w:t>
      </w:r>
      <w:r w:rsidRPr="00A829B8">
        <w:rPr>
          <w:rFonts w:ascii="Comic Sans MS" w:hAnsi="Comic Sans MS" w:cs="Comic Sans MS"/>
          <w:color w:val="FF0000"/>
        </w:rPr>
        <w:t>)</w:t>
      </w:r>
      <w:r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>Yer kabuğunun yapısını oluşturan taş ve kayalara………………….            denir.   Boş bırakılan yere aşağıdakilerden hangisi gelmelidir?</w:t>
      </w:r>
    </w:p>
    <w:p w:rsidR="00757773" w:rsidRDefault="00757773" w:rsidP="00F134C7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kayaç                            B) maden</w:t>
      </w:r>
    </w:p>
    <w:p w:rsidR="00757773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C) mineral                          D) toprak</w:t>
      </w:r>
    </w:p>
    <w:p w:rsidR="00757773" w:rsidRPr="00A829B8" w:rsidRDefault="00757773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b/>
          <w:bCs/>
          <w:color w:val="0070C0"/>
          <w:u w:val="single"/>
        </w:rPr>
      </w:pPr>
      <w:r>
        <w:rPr>
          <w:lang w:eastAsia="tr-TR"/>
        </w:rPr>
        <w:pict>
          <v:shape id="AutoShape 5" o:spid="_x0000_s1027" type="#_x0000_t32" style="position:absolute;left:0;text-align:left;margin-left:6.35pt;margin-top:37.7pt;width:15pt;height:15.75pt;z-index:251655168;visibility:visible" strokecolor="red" strokeweight="2.25pt"/>
        </w:pict>
      </w:r>
      <w:r w:rsidRPr="00A829B8">
        <w:rPr>
          <w:rFonts w:ascii="Comic Sans MS" w:hAnsi="Comic Sans MS" w:cs="Comic Sans MS"/>
          <w:b/>
          <w:bCs/>
          <w:color w:val="FF0000"/>
        </w:rPr>
        <w:t>2</w:t>
      </w:r>
      <w:r w:rsidRPr="00A829B8">
        <w:rPr>
          <w:rFonts w:ascii="Comic Sans MS" w:hAnsi="Comic Sans MS" w:cs="Comic Sans MS"/>
          <w:color w:val="FF0000"/>
        </w:rPr>
        <w:t>.)</w:t>
      </w:r>
      <w:r w:rsidRPr="00C4480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>Aşağıdakilerden hangisi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geçmişte kullanılan  aydınlatma    araçlarından  değildir?</w:t>
      </w:r>
    </w:p>
    <w:p w:rsidR="00757773" w:rsidRPr="00C44808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</w:rPr>
      </w:pPr>
      <w:r w:rsidRPr="00C44808">
        <w:rPr>
          <w:rFonts w:ascii="Comic Sans MS" w:hAnsi="Comic Sans MS" w:cs="Comic Sans MS"/>
          <w:b/>
          <w:bCs/>
        </w:rPr>
        <w:t xml:space="preserve">  A) </w:t>
      </w:r>
      <w:r w:rsidRPr="00C44808">
        <w:rPr>
          <w:rFonts w:ascii="Comic Sans MS" w:hAnsi="Comic Sans MS" w:cs="Comic Sans MS"/>
        </w:rPr>
        <w:t>Halojen lamba</w:t>
      </w:r>
      <w:r w:rsidRPr="00C44808">
        <w:rPr>
          <w:rFonts w:ascii="Comic Sans MS" w:hAnsi="Comic Sans MS" w:cs="Comic Sans MS"/>
          <w:b/>
          <w:bCs/>
        </w:rPr>
        <w:t xml:space="preserve">              </w:t>
      </w:r>
      <w:r>
        <w:rPr>
          <w:rFonts w:ascii="Comic Sans MS" w:hAnsi="Comic Sans MS" w:cs="Comic Sans MS"/>
          <w:b/>
          <w:bCs/>
        </w:rPr>
        <w:t xml:space="preserve"> </w:t>
      </w:r>
      <w:r w:rsidRPr="00C44808">
        <w:rPr>
          <w:rFonts w:ascii="Comic Sans MS" w:hAnsi="Comic Sans MS" w:cs="Comic Sans MS"/>
          <w:b/>
          <w:bCs/>
        </w:rPr>
        <w:t xml:space="preserve"> B)</w:t>
      </w:r>
      <w:r w:rsidRPr="00C44808">
        <w:rPr>
          <w:rFonts w:ascii="Comic Sans MS" w:hAnsi="Comic Sans MS" w:cs="Comic Sans MS"/>
        </w:rPr>
        <w:t xml:space="preserve">Mum  </w:t>
      </w:r>
      <w:r w:rsidRPr="00C44808">
        <w:rPr>
          <w:rFonts w:ascii="Comic Sans MS" w:hAnsi="Comic Sans MS" w:cs="Comic Sans MS"/>
          <w:b/>
          <w:bCs/>
        </w:rPr>
        <w:t xml:space="preserve">   </w:t>
      </w:r>
    </w:p>
    <w:p w:rsidR="00757773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C44808">
        <w:rPr>
          <w:rFonts w:ascii="Comic Sans MS" w:hAnsi="Comic Sans MS" w:cs="Comic Sans MS"/>
          <w:b/>
          <w:bCs/>
        </w:rPr>
        <w:t xml:space="preserve">  C) </w:t>
      </w:r>
      <w:r w:rsidRPr="00C44808">
        <w:rPr>
          <w:rFonts w:ascii="Comic Sans MS" w:hAnsi="Comic Sans MS" w:cs="Comic Sans MS"/>
        </w:rPr>
        <w:t xml:space="preserve">Meşale  </w:t>
      </w:r>
      <w:r w:rsidRPr="00C44808">
        <w:rPr>
          <w:rFonts w:ascii="Comic Sans MS" w:hAnsi="Comic Sans MS" w:cs="Comic Sans MS"/>
          <w:b/>
          <w:bCs/>
        </w:rPr>
        <w:t xml:space="preserve">       </w:t>
      </w:r>
      <w:r>
        <w:rPr>
          <w:rFonts w:ascii="Comic Sans MS" w:hAnsi="Comic Sans MS" w:cs="Comic Sans MS"/>
          <w:b/>
          <w:bCs/>
        </w:rPr>
        <w:t xml:space="preserve">               </w:t>
      </w:r>
      <w:r w:rsidRPr="00C44808">
        <w:rPr>
          <w:rFonts w:ascii="Comic Sans MS" w:hAnsi="Comic Sans MS" w:cs="Comic Sans MS"/>
          <w:b/>
          <w:bCs/>
        </w:rPr>
        <w:t xml:space="preserve">D) </w:t>
      </w:r>
      <w:r w:rsidRPr="00C44808">
        <w:rPr>
          <w:rFonts w:ascii="Comic Sans MS" w:hAnsi="Comic Sans MS" w:cs="Comic Sans MS"/>
        </w:rPr>
        <w:t>Gaz lambası</w:t>
      </w:r>
    </w:p>
    <w:p w:rsidR="00757773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757773" w:rsidRPr="00952371" w:rsidRDefault="00757773" w:rsidP="00192C0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952371"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3.)</w:t>
      </w:r>
      <w:r w:rsidRPr="00BA056B">
        <w:rPr>
          <w:rFonts w:ascii="Comic Sans MS" w:hAnsi="Comic Sans MS" w:cs="Comic Sans MS"/>
          <w:b/>
          <w:bCs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0070C0"/>
        </w:rPr>
        <w:t>Aşağıda verilen ifadelerden hangisi yanlıştır?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 w:rsidRPr="0095237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>A)  Ses bir enerji türüdür.</w:t>
      </w:r>
      <w:r>
        <w:rPr>
          <w:rFonts w:ascii="Comic Sans MS" w:hAnsi="Comic Sans MS" w:cs="Comic Sans MS"/>
        </w:rPr>
        <w:t xml:space="preserve"> 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>
        <w:rPr>
          <w:lang w:eastAsia="tr-TR"/>
        </w:rPr>
        <w:pict>
          <v:shape id="AutoShape 6" o:spid="_x0000_s1028" type="#_x0000_t32" style="position:absolute;margin-left:8.6pt;margin-top:25.2pt;width:15pt;height:15.75pt;z-index:251656192;visibility:visible" strokecolor="red" strokeweight="2.25pt"/>
        </w:pict>
      </w: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 xml:space="preserve"> B)  Ses üreten cisimler titreşirler.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C)  Ses kaynağından uzaklaştıkça sesin şiddeti artar.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D)  Bazı cisimlerin ürettiği sesleri duyamayız.</w:t>
      </w:r>
    </w:p>
    <w:p w:rsidR="00757773" w:rsidRPr="00A829B8" w:rsidRDefault="00757773" w:rsidP="00C8710C">
      <w:pPr>
        <w:autoSpaceDE w:val="0"/>
        <w:autoSpaceDN w:val="0"/>
        <w:adjustRightInd w:val="0"/>
        <w:ind w:left="142" w:hanging="142"/>
        <w:rPr>
          <w:rFonts w:ascii="Comic Sans MS" w:hAnsi="Comic Sans MS" w:cs="Comic Sans MS"/>
          <w:b/>
          <w:bCs/>
          <w:color w:val="0070C0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alt="Dunyanin Ic Katmanlari Hakkinda Bilgi Merakettiklerimiznet" style="position:absolute;left:0;text-align:left;margin-left:304.85pt;margin-top:19.9pt;width:109.5pt;height:105pt;z-index:251652096;visibility:visible" wrapcoords="-148 0 -148 21446 21600 21446 21600 0 -148 0">
            <v:imagedata r:id="rId5" o:title=""/>
            <w10:wrap type="through"/>
          </v:shape>
        </w:pict>
      </w:r>
      <w:r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52371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4</w:t>
      </w:r>
      <w:r w:rsidRPr="00A829B8">
        <w:rPr>
          <w:rFonts w:ascii="Comic Sans MS" w:hAnsi="Comic Sans MS" w:cs="Comic Sans MS"/>
          <w:color w:val="0070C0"/>
        </w:rPr>
        <w:t xml:space="preserve">)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Hareketli bir cisme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hareketi yönünde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kuvvet                                                 uygulanırsa  aşağıdakilerden  hangisi  gerçekleşir? </w:t>
      </w:r>
    </w:p>
    <w:p w:rsidR="00757773" w:rsidRPr="00DC38D1" w:rsidRDefault="00757773" w:rsidP="00952371">
      <w:pPr>
        <w:rPr>
          <w:rFonts w:ascii="Comic Sans MS" w:hAnsi="Comic Sans MS" w:cs="Comic Sans MS"/>
        </w:rPr>
      </w:pPr>
      <w:r>
        <w:rPr>
          <w:lang w:eastAsia="tr-TR"/>
        </w:rPr>
        <w:pict>
          <v:shape id="AutoShape 7" o:spid="_x0000_s1030" type="#_x0000_t32" style="position:absolute;margin-left:101.6pt;margin-top:.35pt;width:15pt;height:15.75pt;z-index:251657216;visibility:visible" strokecolor="red" strokeweight="2.25pt"/>
        </w:pict>
      </w:r>
      <w:r>
        <w:rPr>
          <w:rFonts w:ascii="Comic Sans MS" w:hAnsi="Comic Sans MS" w:cs="Comic Sans MS"/>
        </w:rPr>
        <w:t xml:space="preserve">      </w:t>
      </w:r>
      <w:r w:rsidRPr="00DC38D1">
        <w:rPr>
          <w:rFonts w:ascii="Comic Sans MS" w:hAnsi="Comic Sans MS" w:cs="Comic Sans MS"/>
        </w:rPr>
        <w:t>A) Yön değiştirir   B) Hızlanır   C) Yavaşlar    D) Durur</w:t>
      </w:r>
    </w:p>
    <w:p w:rsidR="00757773" w:rsidRPr="00A829B8" w:rsidRDefault="00757773" w:rsidP="00720B7F">
      <w:pPr>
        <w:rPr>
          <w:rFonts w:ascii="Comic Sans MS" w:hAnsi="Comic Sans MS" w:cs="Comic Sans MS"/>
          <w:b/>
          <w:bCs/>
          <w:color w:val="0070C0"/>
        </w:rPr>
      </w:pPr>
      <w:r w:rsidRPr="00DC38D1">
        <w:rPr>
          <w:rFonts w:ascii="Comic Sans MS" w:hAnsi="Comic Sans MS" w:cs="Comic Sans MS"/>
          <w:b/>
          <w:bCs/>
        </w:rPr>
        <w:t xml:space="preserve">     </w:t>
      </w:r>
      <w:r w:rsidRPr="00A829B8">
        <w:rPr>
          <w:rFonts w:ascii="Comic Sans MS" w:hAnsi="Comic Sans MS" w:cs="Comic Sans MS"/>
          <w:b/>
          <w:bCs/>
          <w:color w:val="FF0000"/>
        </w:rPr>
        <w:t>5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Aşağıdaki seçeneklerin hangisinde verilen                </w:t>
      </w:r>
    </w:p>
    <w:p w:rsidR="00757773" w:rsidRPr="00A829B8" w:rsidRDefault="00757773" w:rsidP="00720B7F">
      <w:pPr>
        <w:rPr>
          <w:rFonts w:ascii="Comic Sans MS" w:hAnsi="Comic Sans MS" w:cs="Comic Sans MS"/>
          <w:b/>
          <w:bCs/>
          <w:color w:val="0070C0"/>
        </w:rPr>
      </w:pPr>
      <w:r>
        <w:rPr>
          <w:lang w:eastAsia="tr-TR"/>
        </w:rPr>
        <w:pict>
          <v:shape id="AutoShape 8" o:spid="_x0000_s1031" type="#_x0000_t32" style="position:absolute;margin-left:3.35pt;margin-top:25.55pt;width:15pt;height:15.75pt;z-index:251658240;visibility:visible" strokecolor="red" strokeweight="2.25pt"/>
        </w:pic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   maddeler büyükten küçüğe doğru sıralanmıştır</w:t>
      </w:r>
      <w:hyperlink r:id="rId6" w:tgtFrame="_blank" w:history="1">
        <w:r w:rsidRPr="00A829B8">
          <w:rPr>
            <w:rStyle w:val="Hyperlink"/>
            <w:rFonts w:ascii="Comic Sans MS" w:hAnsi="Comic Sans MS" w:cs="Comic Sans MS"/>
            <w:b/>
            <w:bCs/>
            <w:color w:val="0070C0"/>
          </w:rPr>
          <w:t>?</w:t>
        </w:r>
      </w:hyperlink>
      <w:r w:rsidRPr="00A829B8">
        <w:rPr>
          <w:rFonts w:ascii="Comic Sans MS" w:hAnsi="Comic Sans MS" w:cs="Comic Sans MS"/>
          <w:b/>
          <w:bCs/>
          <w:color w:val="0070C0"/>
        </w:rPr>
        <w:t xml:space="preserve"> </w:t>
      </w:r>
    </w:p>
    <w:p w:rsidR="00757773" w:rsidRPr="00DC38D1" w:rsidRDefault="00757773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A) Kayaç, taş, çakıl, kum      B) Taş, çakıl, kayaç, kum </w:t>
      </w:r>
    </w:p>
    <w:p w:rsidR="00757773" w:rsidRPr="00DC38D1" w:rsidRDefault="00757773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C) Çakıl, kayaç, kum, taş       D) Kayaç, taş, kum, çakıl</w:t>
      </w:r>
    </w:p>
    <w:p w:rsidR="00757773" w:rsidRPr="00A829B8" w:rsidRDefault="00757773" w:rsidP="00A524AB">
      <w:pPr>
        <w:pStyle w:val="NoSpacing"/>
        <w:rPr>
          <w:rFonts w:ascii="Comic Sans MS" w:hAnsi="Comic Sans MS" w:cs="Comic Sans MS"/>
          <w:color w:val="0070C0"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FF0000"/>
        </w:rPr>
        <w:t>6)</w:t>
      </w:r>
      <w:r>
        <w:rPr>
          <w:rFonts w:ascii="Comic Sans MS" w:hAnsi="Comic Sans MS" w:cs="Comic Sans MS"/>
          <w:b/>
          <w:bCs/>
          <w:color w:val="FF0000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 xml:space="preserve">Aşağıda verilen hacim ve kütle eşitliklerinden </w:t>
      </w:r>
    </w:p>
    <w:p w:rsidR="00757773" w:rsidRPr="00A829B8" w:rsidRDefault="00757773" w:rsidP="00A524AB">
      <w:pPr>
        <w:pStyle w:val="NoSpacing"/>
        <w:rPr>
          <w:rFonts w:ascii="Comic Sans MS" w:hAnsi="Comic Sans MS" w:cs="Comic Sans MS"/>
          <w:b/>
          <w:bCs/>
          <w:color w:val="0070C0"/>
          <w:u w:val="single"/>
        </w:rPr>
      </w:pPr>
      <w:r w:rsidRPr="00A829B8">
        <w:rPr>
          <w:rFonts w:ascii="Comic Sans MS" w:hAnsi="Comic Sans MS" w:cs="Comic Sans MS"/>
          <w:color w:val="0070C0"/>
        </w:rPr>
        <w:t xml:space="preserve">       hangisi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yanlıştır?</w:t>
      </w:r>
    </w:p>
    <w:p w:rsidR="00757773" w:rsidRDefault="00757773" w:rsidP="00A524AB">
      <w:pPr>
        <w:pStyle w:val="NoSpacing"/>
        <w:rPr>
          <w:rFonts w:ascii="Comic Sans MS" w:hAnsi="Comic Sans MS" w:cs="Comic Sans MS"/>
        </w:rPr>
      </w:pPr>
      <w:r>
        <w:rPr>
          <w:lang w:eastAsia="tr-TR"/>
        </w:rPr>
        <w:pict>
          <v:shape id="AutoShape 9" o:spid="_x0000_s1032" type="#_x0000_t32" style="position:absolute;margin-left:15.35pt;margin-top:13.35pt;width:15pt;height:15.75pt;z-index:251659264;visibility:visible" strokecolor="red" strokeweight="2.25pt"/>
        </w:pict>
      </w:r>
    </w:p>
    <w:p w:rsidR="00757773" w:rsidRDefault="00757773" w:rsidP="00A524AB">
      <w:pPr>
        <w:pStyle w:val="NoSpacing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 3 mL = 3000 L     </w:t>
      </w:r>
      <w:r w:rsidRPr="00A524AB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4000 g = 4 kg</w:t>
      </w:r>
    </w:p>
    <w:p w:rsidR="00757773" w:rsidRDefault="00757773" w:rsidP="00A524AB">
      <w:pPr>
        <w:pStyle w:val="NoSpacing"/>
        <w:ind w:left="360"/>
        <w:rPr>
          <w:rFonts w:ascii="Comic Sans MS" w:hAnsi="Comic Sans MS" w:cs="Comic Sans MS"/>
        </w:rPr>
      </w:pPr>
    </w:p>
    <w:p w:rsidR="00757773" w:rsidRDefault="00757773" w:rsidP="00A524AB">
      <w:pPr>
        <w:pStyle w:val="NoSpacing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 7 kg = 7000 g       </w:t>
      </w:r>
      <w:r w:rsidRPr="00A524AB">
        <w:rPr>
          <w:rFonts w:ascii="Comic Sans MS" w:hAnsi="Comic Sans MS" w:cs="Comic Sans MS"/>
          <w:b/>
          <w:bCs/>
        </w:rPr>
        <w:t>D</w:t>
      </w:r>
      <w:r>
        <w:rPr>
          <w:rFonts w:ascii="Comic Sans MS" w:hAnsi="Comic Sans MS" w:cs="Comic Sans MS"/>
        </w:rPr>
        <w:t>) 2000 mL = 2 L</w:t>
      </w:r>
    </w:p>
    <w:p w:rsidR="00757773" w:rsidRDefault="00757773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</w:p>
    <w:p w:rsidR="00757773" w:rsidRPr="00A829B8" w:rsidRDefault="00757773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noProof w:val="0"/>
          <w:color w:val="0070C0"/>
          <w:sz w:val="21"/>
          <w:szCs w:val="21"/>
          <w:lang w:eastAsia="tr-TR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21"/>
          <w:szCs w:val="21"/>
          <w:lang w:eastAsia="tr-TR"/>
        </w:rPr>
        <w:t xml:space="preserve">       </w:t>
      </w:r>
      <w:r w:rsidRPr="00A829B8">
        <w:rPr>
          <w:rFonts w:ascii="Comic Sans MS" w:hAnsi="Comic Sans MS" w:cs="Comic Sans MS"/>
          <w:b/>
          <w:bCs/>
          <w:color w:val="FF0000"/>
        </w:rPr>
        <w:t>7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Kayaçları oluşturan ve farklılaşmasını sağlayan  yapı aşağıdakilerden hangisidir?</w:t>
      </w:r>
    </w:p>
    <w:p w:rsidR="00757773" w:rsidRDefault="00757773" w:rsidP="00BF45E4">
      <w:r>
        <w:rPr>
          <w:lang w:eastAsia="tr-TR"/>
        </w:rPr>
        <w:pict>
          <v:shape id="AutoShape 10" o:spid="_x0000_s1033" type="#_x0000_t32" style="position:absolute;margin-left:196.1pt;margin-top:2.75pt;width:15pt;height:15.75pt;z-index:251660288;visibility:visible" strokecolor="red" strokeweight="2.25pt"/>
        </w:pict>
      </w:r>
      <w:r>
        <w:rPr>
          <w:rFonts w:ascii="Comic Sans MS" w:hAnsi="Comic Sans MS" w:cs="Comic Sans MS"/>
        </w:rPr>
        <w:t xml:space="preserve">    </w:t>
      </w:r>
      <w:r w:rsidRPr="00DC38D1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)taş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DC38D1">
        <w:rPr>
          <w:rFonts w:ascii="Comic Sans MS" w:hAnsi="Comic Sans MS" w:cs="Comic Sans MS"/>
        </w:rPr>
        <w:t xml:space="preserve">B) </w:t>
      </w:r>
      <w:r>
        <w:rPr>
          <w:rFonts w:ascii="Comic Sans MS" w:hAnsi="Comic Sans MS" w:cs="Comic Sans MS"/>
        </w:rPr>
        <w:t xml:space="preserve">maden        </w:t>
      </w:r>
      <w:r w:rsidRPr="00DC38D1">
        <w:rPr>
          <w:rFonts w:ascii="Comic Sans MS" w:hAnsi="Comic Sans MS" w:cs="Comic Sans MS"/>
        </w:rPr>
        <w:t xml:space="preserve">C) </w:t>
      </w:r>
      <w:r w:rsidRPr="00BF45E4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BF45E4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k</w:t>
      </w:r>
      <w:r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ütle</w:t>
      </w:r>
      <w:r>
        <w:rPr>
          <w:rFonts w:ascii="Comic Sans MS" w:hAnsi="Comic Sans MS" w:cs="Comic Sans MS"/>
        </w:rPr>
        <w:t xml:space="preserve">        </w:t>
      </w:r>
      <w:r w:rsidRPr="00DC38D1">
        <w:rPr>
          <w:rFonts w:ascii="Comic Sans MS" w:hAnsi="Comic Sans MS" w:cs="Comic Sans MS"/>
        </w:rPr>
        <w:t xml:space="preserve">D) </w:t>
      </w:r>
      <w:r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mineral</w:t>
      </w:r>
    </w:p>
    <w:p w:rsidR="00757773" w:rsidRPr="00A829B8" w:rsidRDefault="00757773" w:rsidP="00C8710C">
      <w:pPr>
        <w:shd w:val="clear" w:color="auto" w:fill="FFFFFF"/>
        <w:spacing w:before="100" w:beforeAutospacing="1" w:after="100" w:afterAutospacing="1" w:line="240" w:lineRule="auto"/>
        <w:ind w:left="284" w:hanging="142"/>
        <w:rPr>
          <w:rFonts w:ascii="Comic Sans MS" w:hAnsi="Comic Sans MS" w:cs="Comic Sans MS"/>
          <w:b/>
          <w:bCs/>
          <w:color w:val="0070C0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18"/>
          <w:szCs w:val="18"/>
          <w:lang w:eastAsia="tr-TR"/>
        </w:rPr>
        <w:t xml:space="preserve">          </w:t>
      </w:r>
      <w:r w:rsidRPr="00A829B8">
        <w:rPr>
          <w:rFonts w:ascii="Comic Sans MS" w:hAnsi="Comic Sans MS" w:cs="Comic Sans MS"/>
          <w:b/>
          <w:bCs/>
          <w:color w:val="FF0000"/>
        </w:rPr>
        <w:t>8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 verilenlerden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kaç tanesi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  kayaçların toprağa dönüşmesinde etkilidir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?</w:t>
      </w:r>
    </w:p>
    <w:p w:rsidR="00757773" w:rsidRPr="00A829B8" w:rsidRDefault="00757773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sz w:val="16"/>
          <w:szCs w:val="16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rüzgar aşındırması</w:t>
      </w:r>
      <w:r w:rsidRPr="00A829B8">
        <w:rPr>
          <w:color w:val="002060"/>
          <w:sz w:val="16"/>
          <w:szCs w:val="16"/>
        </w:rPr>
        <w:t xml:space="preserve"> </w:t>
      </w:r>
      <w:r w:rsidRPr="00A829B8">
        <w:rPr>
          <w:b/>
          <w:bCs/>
          <w:color w:val="002060"/>
          <w:sz w:val="16"/>
          <w:szCs w:val="16"/>
        </w:rPr>
        <w:t xml:space="preserve">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*ani sıcaklık değişimi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        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 yağmur suyu </w:t>
      </w:r>
      <w:r w:rsidRPr="00A829B8">
        <w:rPr>
          <w:rFonts w:ascii="Comic Sans MS" w:hAnsi="Comic Sans MS" w:cs="Comic Sans MS"/>
          <w:color w:val="002060"/>
        </w:rPr>
        <w:t xml:space="preserve">     </w:t>
      </w:r>
    </w:p>
    <w:p w:rsidR="00757773" w:rsidRPr="00A829B8" w:rsidRDefault="00757773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>
        <w:rPr>
          <w:lang w:eastAsia="tr-TR"/>
        </w:rPr>
        <w:pict>
          <v:shape id="AutoShape 11" o:spid="_x0000_s1034" type="#_x0000_t32" style="position:absolute;left:0;text-align:left;margin-left:55.85pt;margin-top:23.95pt;width:15pt;height:15.75pt;z-index:251661312;visibility:visible" strokecolor="red" strokeweight="2.25pt"/>
        </w:pic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    * ay ışığı         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</w:t>
      </w:r>
      <w:r w:rsidRPr="00A829B8">
        <w:rPr>
          <w:rFonts w:ascii="Comic Sans MS" w:hAnsi="Comic Sans MS" w:cs="Comic Sans MS"/>
          <w:color w:val="002060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*bitki köklerinin kayaçları delmesi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atık maddeler</w:t>
      </w:r>
    </w:p>
    <w:p w:rsidR="00757773" w:rsidRPr="00336471" w:rsidRDefault="00757773" w:rsidP="001D7268">
      <w:r>
        <w:rPr>
          <w:rFonts w:ascii="Comic Sans MS" w:hAnsi="Comic Sans MS" w:cs="Comic Sans MS"/>
        </w:rPr>
        <w:t xml:space="preserve">    </w:t>
      </w:r>
      <w:r w:rsidRPr="001D726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)5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1D726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       </w:t>
      </w:r>
      <w:r w:rsidRPr="001D7268">
        <w:rPr>
          <w:rFonts w:ascii="Comic Sans MS" w:hAnsi="Comic Sans MS" w:cs="Comic Sans MS"/>
          <w:b/>
          <w:bCs/>
        </w:rPr>
        <w:t>C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3</w:t>
      </w:r>
      <w:r>
        <w:rPr>
          <w:rFonts w:ascii="Comic Sans MS" w:hAnsi="Comic Sans MS" w:cs="Comic Sans MS"/>
        </w:rPr>
        <w:t xml:space="preserve">       </w:t>
      </w:r>
      <w:r w:rsidRPr="001D7268">
        <w:rPr>
          <w:rFonts w:ascii="Comic Sans MS" w:hAnsi="Comic Sans MS" w:cs="Comic Sans MS"/>
          <w:b/>
          <w:bCs/>
        </w:rPr>
        <w:t xml:space="preserve"> D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2</w:t>
      </w:r>
    </w:p>
    <w:p w:rsidR="00757773" w:rsidRPr="00A829B8" w:rsidRDefault="00757773" w:rsidP="00F31853">
      <w:pPr>
        <w:spacing w:line="240" w:lineRule="auto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32" o:spid="_x0000_s1035" type="#_x0000_t22" alt="Papirüs" style="position:absolute;margin-left:94.05pt;margin-top:-65pt;width:99.75pt;height:235.9pt;rotation:-90;z-index:251653120;visibility:visible" adj="1294" fillcolor="#d8d8d8">
            <v:stroke dashstyle="1 1" endcap="round"/>
            <v:textbox>
              <w:txbxContent>
                <w:p w:rsidR="00757773" w:rsidRPr="00A829B8" w:rsidRDefault="00757773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color w:val="FF0000"/>
                    </w:rPr>
                    <w:t xml:space="preserve"> </w:t>
                  </w:r>
                  <w:r w:rsidRPr="00A829B8">
                    <w:rPr>
                      <w:b/>
                      <w:bCs/>
                      <w:color w:val="FF0000"/>
                    </w:rPr>
                    <w:t>I-</w:t>
                  </w:r>
                  <w:r w:rsidRPr="00A829B8">
                    <w:rPr>
                      <w:color w:val="00B0F0"/>
                    </w:rPr>
                    <w:t xml:space="preserve"> Ses ,titreşim sonucu oluşur.                                                                </w:t>
                  </w:r>
                  <w:r w:rsidRPr="00A829B8">
                    <w:rPr>
                      <w:color w:val="00B0F0"/>
                      <w:sz w:val="2"/>
                      <w:szCs w:val="2"/>
                    </w:rPr>
                    <w:t xml:space="preserve">    </w:t>
                  </w:r>
                  <w:r w:rsidRPr="00A829B8">
                    <w:rPr>
                      <w:b/>
                      <w:bCs/>
                      <w:color w:val="FF0000"/>
                    </w:rPr>
                    <w:t>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cisimden aynı sesi duyarız.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Bazı canlılar sesleri daha iyi duyar.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IV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ses kaynaktan çıkar .       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V-</w:t>
                  </w:r>
                  <w:r w:rsidRPr="00A829B8">
                    <w:rPr>
                      <w:color w:val="00B0F0"/>
                    </w:rPr>
                    <w:t>Ses, kirlilik oluşturmaz.</w:t>
                  </w:r>
                </w:p>
                <w:p w:rsidR="00757773" w:rsidRPr="00A829B8" w:rsidRDefault="00757773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b/>
                      <w:bCs/>
                      <w:color w:val="FF0000"/>
                    </w:rPr>
                    <w:t>VI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>su sesi yapay bir sestir.</w:t>
                  </w:r>
                </w:p>
                <w:p w:rsidR="00757773" w:rsidRPr="003D696A" w:rsidRDefault="00757773" w:rsidP="003D696A"/>
                <w:p w:rsidR="00757773" w:rsidRPr="003D696A" w:rsidRDefault="00757773" w:rsidP="003D696A">
                  <w:r w:rsidRPr="003D696A">
                    <w:t xml:space="preserve">                        </w:t>
                  </w:r>
                </w:p>
              </w:txbxContent>
            </v:textbox>
          </v:shape>
        </w:pict>
      </w:r>
      <w:r w:rsidRPr="00A829B8">
        <w:rPr>
          <w:rFonts w:ascii="Comic Sans MS" w:hAnsi="Comic Sans MS" w:cs="Comic Sans MS"/>
          <w:b/>
          <w:bCs/>
          <w:color w:val="FF0000"/>
          <w:sz w:val="24"/>
          <w:szCs w:val="24"/>
        </w:rPr>
        <w:t>9)</w:t>
      </w:r>
    </w:p>
    <w:p w:rsidR="00757773" w:rsidRPr="004B3821" w:rsidRDefault="00757773" w:rsidP="00F31853">
      <w:pPr>
        <w:rPr>
          <w:rFonts w:ascii="Comic Sans MS" w:hAnsi="Comic Sans MS" w:cs="Comic Sans MS"/>
        </w:rPr>
      </w:pPr>
    </w:p>
    <w:p w:rsidR="00757773" w:rsidRDefault="00757773" w:rsidP="00952371">
      <w:pPr>
        <w:rPr>
          <w:rFonts w:ascii="Comic Sans MS" w:hAnsi="Comic Sans MS" w:cs="Comic Sans MS"/>
          <w:sz w:val="22"/>
          <w:szCs w:val="22"/>
        </w:rPr>
      </w:pPr>
    </w:p>
    <w:p w:rsidR="00757773" w:rsidRPr="004534E8" w:rsidRDefault="00757773" w:rsidP="00952371">
      <w:pPr>
        <w:rPr>
          <w:rFonts w:ascii="Comic Sans MS" w:hAnsi="Comic Sans MS" w:cs="Comic Sans MS"/>
          <w:sz w:val="22"/>
          <w:szCs w:val="22"/>
        </w:rPr>
      </w:pPr>
    </w:p>
    <w:p w:rsidR="00757773" w:rsidRPr="00A829B8" w:rsidRDefault="00757773" w:rsidP="00A524AB">
      <w:pPr>
        <w:rPr>
          <w:rFonts w:ascii="Arial" w:hAnsi="Arial" w:cs="Arial"/>
          <w:b/>
          <w:bCs/>
          <w:color w:val="0070C0"/>
        </w:rPr>
      </w:pPr>
      <w:r w:rsidRPr="00A829B8">
        <w:rPr>
          <w:rFonts w:ascii="Arial" w:hAnsi="Arial" w:cs="Arial"/>
          <w:b/>
          <w:bCs/>
          <w:color w:val="0070C0"/>
        </w:rPr>
        <w:t>Yukarıdaki ifadelerden  yanlış olanlar, hangi seçenekte</w:t>
      </w:r>
    </w:p>
    <w:p w:rsidR="00757773" w:rsidRPr="00A829B8" w:rsidRDefault="00757773" w:rsidP="00A524AB">
      <w:pPr>
        <w:rPr>
          <w:rFonts w:ascii="Arial" w:hAnsi="Arial" w:cs="Arial"/>
          <w:b/>
          <w:bCs/>
          <w:color w:val="0070C0"/>
        </w:rPr>
      </w:pPr>
      <w:r>
        <w:rPr>
          <w:lang w:eastAsia="tr-TR"/>
        </w:rPr>
        <w:pict>
          <v:shape id="AutoShape 12" o:spid="_x0000_s1036" type="#_x0000_t32" style="position:absolute;margin-left:179.05pt;margin-top:20.3pt;width:15pt;height:15.75pt;z-index:251662336;visibility:visible" strokecolor="red" strokeweight="2.25pt"/>
        </w:pict>
      </w:r>
      <w:r w:rsidRPr="00A829B8">
        <w:rPr>
          <w:rFonts w:ascii="Arial" w:hAnsi="Arial" w:cs="Arial"/>
          <w:b/>
          <w:bCs/>
          <w:color w:val="0070C0"/>
        </w:rPr>
        <w:t xml:space="preserve"> bir arada verilmiştir?</w:t>
      </w:r>
    </w:p>
    <w:p w:rsidR="00757773" w:rsidRPr="002F088C" w:rsidRDefault="00757773" w:rsidP="00A524AB">
      <w:pPr>
        <w:rPr>
          <w:rFonts w:ascii="Arial" w:hAnsi="Arial" w:cs="Arial"/>
          <w:b/>
          <w:bCs/>
        </w:rPr>
      </w:pPr>
      <w:r w:rsidRPr="002F088C">
        <w:rPr>
          <w:rFonts w:ascii="Arial" w:hAnsi="Arial" w:cs="Arial"/>
          <w:b/>
          <w:bCs/>
        </w:rPr>
        <w:t xml:space="preserve">A)   II- III-VI   </w:t>
      </w:r>
      <w:r>
        <w:rPr>
          <w:rFonts w:ascii="Arial" w:hAnsi="Arial" w:cs="Arial"/>
          <w:b/>
          <w:bCs/>
        </w:rPr>
        <w:t xml:space="preserve"> </w:t>
      </w:r>
      <w:r w:rsidRPr="002F088C">
        <w:rPr>
          <w:rFonts w:ascii="Arial" w:hAnsi="Arial" w:cs="Arial"/>
          <w:b/>
          <w:bCs/>
        </w:rPr>
        <w:t xml:space="preserve"> B) I- III-V 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C) V- VI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  D) II-V-VI</w:t>
      </w:r>
    </w:p>
    <w:p w:rsidR="00757773" w:rsidRPr="00A829B8" w:rsidRDefault="00757773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0070C0"/>
          <w:sz w:val="21"/>
          <w:szCs w:val="21"/>
          <w:lang w:eastAsia="tr-TR"/>
        </w:rPr>
      </w:pPr>
      <w:r>
        <w:rPr>
          <w:lang w:eastAsia="tr-TR"/>
        </w:rPr>
        <w:pict>
          <v:shape id="AutoShape 13" o:spid="_x0000_s1037" type="#_x0000_t32" style="position:absolute;margin-left:119.8pt;margin-top:50.35pt;width:15pt;height:15.75pt;z-index:251663360;visibility:visible" strokecolor="red" strokeweight="2.25pt"/>
        </w:pict>
      </w:r>
      <w:r w:rsidRPr="00A829B8">
        <w:rPr>
          <w:rFonts w:ascii="Helvetica" w:hAnsi="Helvetica" w:cs="Helvetica"/>
          <w:b/>
          <w:bCs/>
          <w:noProof w:val="0"/>
          <w:color w:val="FF0000"/>
          <w:sz w:val="24"/>
          <w:szCs w:val="24"/>
          <w:lang w:eastAsia="tr-TR"/>
        </w:rPr>
        <w:t>10)</w:t>
      </w:r>
      <w:r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Pr="00A829B8">
        <w:rPr>
          <w:rFonts w:ascii="Comic Sans MS" w:hAnsi="Comic Sans MS" w:cs="Comic Sans MS"/>
          <w:b/>
          <w:bCs/>
          <w:noProof w:val="0"/>
          <w:color w:val="0070C0"/>
          <w:sz w:val="21"/>
          <w:szCs w:val="21"/>
          <w:lang w:eastAsia="tr-TR"/>
        </w:rPr>
        <w:t>Yanan bir odunun, paslanan bir demirin yapısı değişir. Bu olaylar aşağıdakilerden hangisine örnek olarak verilebilir?</w:t>
      </w:r>
    </w:p>
    <w:p w:rsidR="00757773" w:rsidRPr="00CD3EAA" w:rsidRDefault="00757773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</w:pP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A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donmaya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B)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 erimeye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C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bozunmaya </w:t>
      </w:r>
      <w:r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>D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D)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çürümeye</w:t>
      </w:r>
    </w:p>
    <w:p w:rsidR="00757773" w:rsidRDefault="00757773" w:rsidP="002F6926">
      <w:pPr>
        <w:tabs>
          <w:tab w:val="left" w:pos="360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757773" w:rsidRPr="00A829B8" w:rsidRDefault="00757773" w:rsidP="002F6926">
      <w:pPr>
        <w:tabs>
          <w:tab w:val="left" w:pos="360"/>
        </w:tabs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</w:pPr>
      <w:r w:rsidRPr="00A829B8">
        <w:rPr>
          <w:rFonts w:ascii="Comic Sans MS" w:hAnsi="Comic Sans MS" w:cs="Comic Sans MS"/>
          <w:b/>
          <w:bCs/>
          <w:color w:val="0070C0"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Dünya’nın katmanlarını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  <w:u w:val="single"/>
        </w:rPr>
        <w:t>dıştan-içe doğru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</w:t>
      </w:r>
    </w:p>
    <w:p w:rsidR="00757773" w:rsidRPr="00A829B8" w:rsidRDefault="00757773" w:rsidP="002F6926">
      <w:pPr>
        <w:tabs>
          <w:tab w:val="left" w:pos="360"/>
        </w:tabs>
        <w:rPr>
          <w:rFonts w:ascii="Comic Sans MS" w:hAnsi="Comic Sans MS" w:cs="Comic Sans MS"/>
          <w:b/>
          <w:bCs/>
          <w:color w:val="7030A0"/>
          <w:sz w:val="22"/>
          <w:szCs w:val="22"/>
        </w:rPr>
      </w:pPr>
      <w:r w:rsidRPr="00A829B8"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  <w:t xml:space="preserve">diğer isimleri ile birlikte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</w:t>
      </w:r>
      <w:r w:rsidRPr="00A829B8">
        <w:rPr>
          <w:rFonts w:ascii="Comic Sans MS" w:hAnsi="Comic Sans MS" w:cs="Comic Sans MS"/>
          <w:b/>
          <w:bCs/>
          <w:color w:val="7030A0"/>
          <w:sz w:val="22"/>
          <w:szCs w:val="22"/>
        </w:rPr>
        <w:t>(10 Puan)</w:t>
      </w:r>
    </w:p>
    <w:p w:rsidR="00757773" w:rsidRDefault="00757773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757773" w:rsidRDefault="00757773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757773" w:rsidRDefault="00757773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757773" w:rsidRPr="00A658FB" w:rsidRDefault="00757773" w:rsidP="00013684">
      <w:pPr>
        <w:pStyle w:val="ListParagraph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HAVA KÜRE     (ATMOSFER)</w:t>
      </w:r>
    </w:p>
    <w:p w:rsidR="00757773" w:rsidRPr="00A658FB" w:rsidRDefault="00757773" w:rsidP="00013684">
      <w:pPr>
        <w:pStyle w:val="ListParagraph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SU KÜRE         (HİDROSFER)</w:t>
      </w:r>
    </w:p>
    <w:p w:rsidR="00757773" w:rsidRPr="00A658FB" w:rsidRDefault="00757773" w:rsidP="00013684">
      <w:pPr>
        <w:pStyle w:val="ListParagraph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TAŞ KÜRE       (YER KABUĞU)</w:t>
      </w:r>
    </w:p>
    <w:p w:rsidR="00757773" w:rsidRPr="00A658FB" w:rsidRDefault="00757773" w:rsidP="00013684">
      <w:pPr>
        <w:pStyle w:val="ListParagraph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ATEŞ KÜRE     (MANTO)</w:t>
      </w:r>
    </w:p>
    <w:p w:rsidR="00757773" w:rsidRPr="00A658FB" w:rsidRDefault="00757773" w:rsidP="00A658FB">
      <w:pPr>
        <w:pStyle w:val="ListParagraph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AĞIR KÜRE      (ÇEKİRDEK)</w:t>
      </w:r>
    </w:p>
    <w:p w:rsidR="00757773" w:rsidRPr="00A658FB" w:rsidRDefault="00757773" w:rsidP="00A658FB">
      <w:pPr>
        <w:pStyle w:val="ListParagraph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757773" w:rsidRPr="00A829B8" w:rsidRDefault="00757773" w:rsidP="00EF7D0B">
      <w:pPr>
        <w:jc w:val="center"/>
        <w:rPr>
          <w:rFonts w:ascii="Comic Sans MS" w:hAnsi="Comic Sans MS" w:cs="Comic Sans MS"/>
          <w:b/>
          <w:bCs/>
          <w:color w:val="00B05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 cevaplayınız</w:t>
      </w:r>
    </w:p>
    <w:p w:rsidR="00757773" w:rsidRPr="00A829B8" w:rsidRDefault="00757773" w:rsidP="000A5847">
      <w:pPr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color w:val="7030A0"/>
        </w:rPr>
        <w:t>( her bir sorunun doğru cevabı 2 puan)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1.</w:t>
      </w:r>
      <w:r>
        <w:rPr>
          <w:rFonts w:ascii="Comic Sans MS" w:hAnsi="Comic Sans MS" w:cs="Comic Sans MS"/>
        </w:rPr>
        <w:t xml:space="preserve"> Dünya’nın en soğuk katmanı hangisidir?</w:t>
      </w:r>
    </w:p>
    <w:p w:rsidR="00757773" w:rsidRPr="00A658FB" w:rsidRDefault="00757773" w:rsidP="001166D9">
      <w:pPr>
        <w:spacing w:line="240" w:lineRule="auto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SU KÜRE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2.</w:t>
      </w:r>
      <w:r>
        <w:rPr>
          <w:rFonts w:ascii="Comic Sans MS" w:hAnsi="Comic Sans MS" w:cs="Comic Sans MS"/>
        </w:rPr>
        <w:t xml:space="preserve"> Kayaçlar nasıl oluşmuştur?</w:t>
      </w:r>
    </w:p>
    <w:p w:rsidR="00757773" w:rsidRPr="00A658FB" w:rsidRDefault="00757773" w:rsidP="001166D9">
      <w:pPr>
        <w:spacing w:line="240" w:lineRule="auto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MAGMANIN SOĞUMASIYLA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3.</w:t>
      </w:r>
      <w:r>
        <w:rPr>
          <w:rFonts w:ascii="Comic Sans MS" w:hAnsi="Comic Sans MS" w:cs="Comic Sans MS"/>
        </w:rPr>
        <w:t xml:space="preserve"> Dünya’nın en kalın katmanı hangisidir?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AĞIR KÜRE ÇEKİRDEK</w:t>
      </w:r>
    </w:p>
    <w:p w:rsidR="00757773" w:rsidRPr="005C6C9A" w:rsidRDefault="00757773" w:rsidP="001166D9">
      <w:pPr>
        <w:spacing w:line="240" w:lineRule="auto"/>
        <w:rPr>
          <w:rFonts w:ascii="Comic Sans MS" w:hAnsi="Comic Sans MS" w:cs="Comic Sans MS"/>
        </w:rPr>
      </w:pPr>
      <w:hyperlink r:id="rId7" w:history="1">
        <w:r w:rsidRPr="0033369D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sectPr w:rsidR="00757773" w:rsidRPr="005C6C9A" w:rsidSect="00FB1E06">
      <w:type w:val="continuous"/>
      <w:pgSz w:w="11906" w:h="16838"/>
      <w:pgMar w:top="284" w:right="0" w:bottom="284" w:left="11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B30D8"/>
    <w:multiLevelType w:val="hybridMultilevel"/>
    <w:tmpl w:val="4DB45612"/>
    <w:lvl w:ilvl="0" w:tplc="4B464F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F60BE"/>
    <w:multiLevelType w:val="hybridMultilevel"/>
    <w:tmpl w:val="B43AB07A"/>
    <w:lvl w:ilvl="0" w:tplc="A768ED9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E310B"/>
    <w:multiLevelType w:val="hybridMultilevel"/>
    <w:tmpl w:val="5D866DEA"/>
    <w:lvl w:ilvl="0" w:tplc="36E419FC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CCD70E8"/>
    <w:multiLevelType w:val="hybridMultilevel"/>
    <w:tmpl w:val="518498AE"/>
    <w:lvl w:ilvl="0" w:tplc="88B40828">
      <w:numFmt w:val="bullet"/>
      <w:lvlText w:val=""/>
      <w:lvlJc w:val="left"/>
      <w:pPr>
        <w:ind w:left="64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5" w:hanging="360"/>
      </w:pPr>
      <w:rPr>
        <w:rFonts w:ascii="Wingdings" w:hAnsi="Wingdings" w:cs="Wingdings" w:hint="default"/>
      </w:rPr>
    </w:lvl>
  </w:abstractNum>
  <w:abstractNum w:abstractNumId="4">
    <w:nsid w:val="301F4666"/>
    <w:multiLevelType w:val="hybridMultilevel"/>
    <w:tmpl w:val="62CA35B6"/>
    <w:lvl w:ilvl="0" w:tplc="E8EAFA70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37CE7"/>
    <w:multiLevelType w:val="hybridMultilevel"/>
    <w:tmpl w:val="E4F42AB8"/>
    <w:lvl w:ilvl="0" w:tplc="18AE3F8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223CC"/>
    <w:multiLevelType w:val="hybridMultilevel"/>
    <w:tmpl w:val="C4B86BAA"/>
    <w:lvl w:ilvl="0" w:tplc="F1ACEFF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F1A47"/>
    <w:multiLevelType w:val="hybridMultilevel"/>
    <w:tmpl w:val="1472D466"/>
    <w:lvl w:ilvl="0" w:tplc="D1F43930">
      <w:start w:val="1"/>
      <w:numFmt w:val="bullet"/>
      <w:lvlText w:val=""/>
      <w:lvlJc w:val="left"/>
      <w:pPr>
        <w:ind w:left="1005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0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A7A5A"/>
    <w:multiLevelType w:val="multilevel"/>
    <w:tmpl w:val="5EB0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8AB3733"/>
    <w:multiLevelType w:val="multilevel"/>
    <w:tmpl w:val="B88E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5EF3223"/>
    <w:multiLevelType w:val="hybridMultilevel"/>
    <w:tmpl w:val="5D9ED958"/>
    <w:lvl w:ilvl="0" w:tplc="E2848246">
      <w:start w:val="2"/>
      <w:numFmt w:val="upperLetter"/>
      <w:lvlText w:val="%1-"/>
      <w:lvlJc w:val="left"/>
      <w:pPr>
        <w:tabs>
          <w:tab w:val="num" w:pos="607"/>
        </w:tabs>
        <w:ind w:left="607" w:hanging="4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168"/>
    <w:rsid w:val="00013684"/>
    <w:rsid w:val="00034178"/>
    <w:rsid w:val="00037C88"/>
    <w:rsid w:val="00070D7E"/>
    <w:rsid w:val="000A51B4"/>
    <w:rsid w:val="000A5847"/>
    <w:rsid w:val="000D5F6E"/>
    <w:rsid w:val="000F412C"/>
    <w:rsid w:val="0011178C"/>
    <w:rsid w:val="001166D9"/>
    <w:rsid w:val="001878C9"/>
    <w:rsid w:val="00192C03"/>
    <w:rsid w:val="001D7268"/>
    <w:rsid w:val="00201B51"/>
    <w:rsid w:val="00223158"/>
    <w:rsid w:val="00245F5D"/>
    <w:rsid w:val="002534AF"/>
    <w:rsid w:val="0027549F"/>
    <w:rsid w:val="002D6487"/>
    <w:rsid w:val="002F088C"/>
    <w:rsid w:val="002F6926"/>
    <w:rsid w:val="003159E6"/>
    <w:rsid w:val="0033369D"/>
    <w:rsid w:val="00336471"/>
    <w:rsid w:val="003D696A"/>
    <w:rsid w:val="00417EFB"/>
    <w:rsid w:val="004534E8"/>
    <w:rsid w:val="004B3821"/>
    <w:rsid w:val="00523F70"/>
    <w:rsid w:val="0056733E"/>
    <w:rsid w:val="005C2766"/>
    <w:rsid w:val="005C6C9A"/>
    <w:rsid w:val="005F1765"/>
    <w:rsid w:val="006732BA"/>
    <w:rsid w:val="00720B7F"/>
    <w:rsid w:val="00722835"/>
    <w:rsid w:val="007536D4"/>
    <w:rsid w:val="00757773"/>
    <w:rsid w:val="00767E4C"/>
    <w:rsid w:val="00815290"/>
    <w:rsid w:val="00853168"/>
    <w:rsid w:val="00867182"/>
    <w:rsid w:val="00871DF8"/>
    <w:rsid w:val="008A633A"/>
    <w:rsid w:val="008B2F55"/>
    <w:rsid w:val="008B6D70"/>
    <w:rsid w:val="008F0885"/>
    <w:rsid w:val="00921EE1"/>
    <w:rsid w:val="00952371"/>
    <w:rsid w:val="00965FAE"/>
    <w:rsid w:val="00983473"/>
    <w:rsid w:val="00987FD8"/>
    <w:rsid w:val="009A26DC"/>
    <w:rsid w:val="009B19CF"/>
    <w:rsid w:val="009D749D"/>
    <w:rsid w:val="00A0570D"/>
    <w:rsid w:val="00A46B29"/>
    <w:rsid w:val="00A524AB"/>
    <w:rsid w:val="00A658FB"/>
    <w:rsid w:val="00A829B8"/>
    <w:rsid w:val="00AA3545"/>
    <w:rsid w:val="00B153B0"/>
    <w:rsid w:val="00B221D1"/>
    <w:rsid w:val="00B76E9A"/>
    <w:rsid w:val="00BA056B"/>
    <w:rsid w:val="00BB5C0E"/>
    <w:rsid w:val="00BF0813"/>
    <w:rsid w:val="00BF45E4"/>
    <w:rsid w:val="00C0255F"/>
    <w:rsid w:val="00C15684"/>
    <w:rsid w:val="00C44808"/>
    <w:rsid w:val="00C81503"/>
    <w:rsid w:val="00C8710C"/>
    <w:rsid w:val="00CD3EAA"/>
    <w:rsid w:val="00CF1C3F"/>
    <w:rsid w:val="00D359BF"/>
    <w:rsid w:val="00D77FF7"/>
    <w:rsid w:val="00DB07D4"/>
    <w:rsid w:val="00DC38D1"/>
    <w:rsid w:val="00DE4DD1"/>
    <w:rsid w:val="00E555A8"/>
    <w:rsid w:val="00EF7D0B"/>
    <w:rsid w:val="00F134C7"/>
    <w:rsid w:val="00F13D4E"/>
    <w:rsid w:val="00F245DC"/>
    <w:rsid w:val="00F31853"/>
    <w:rsid w:val="00F73EC0"/>
    <w:rsid w:val="00F75726"/>
    <w:rsid w:val="00FB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73EC0"/>
    <w:pPr>
      <w:spacing w:before="200" w:after="200" w:line="276" w:lineRule="auto"/>
    </w:pPr>
    <w:rPr>
      <w:rFonts w:cs="Calibri"/>
      <w:noProof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C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3EC0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3EC0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3EC0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73EC0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73EC0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73EC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73EC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73EC0"/>
    <w:pPr>
      <w:spacing w:before="3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C0"/>
    <w:rPr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73EC0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73EC0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73EC0"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73EC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73EC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F73EC0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F73EC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73EC0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73EC0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73EC0"/>
    <w:rPr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F73EC0"/>
    <w:rPr>
      <w:b/>
      <w:bCs/>
    </w:rPr>
  </w:style>
  <w:style w:type="character" w:styleId="Emphasis">
    <w:name w:val="Emphasis"/>
    <w:basedOn w:val="DefaultParagraphFont"/>
    <w:uiPriority w:val="99"/>
    <w:qFormat/>
    <w:rsid w:val="00F73EC0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F73EC0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F73EC0"/>
    <w:rPr>
      <w:sz w:val="20"/>
      <w:szCs w:val="20"/>
    </w:rPr>
  </w:style>
  <w:style w:type="paragraph" w:styleId="ListParagraph">
    <w:name w:val="List Paragraph"/>
    <w:basedOn w:val="Normal"/>
    <w:uiPriority w:val="99"/>
    <w:qFormat/>
    <w:rsid w:val="00F73EC0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F73EC0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F73EC0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73EC0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73EC0"/>
    <w:rPr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73EC0"/>
    <w:rPr>
      <w:i/>
      <w:iCs/>
      <w:color w:val="243F60"/>
    </w:rPr>
  </w:style>
  <w:style w:type="character" w:styleId="IntenseEmphasis">
    <w:name w:val="Intense Emphasis"/>
    <w:basedOn w:val="DefaultParagraphFont"/>
    <w:uiPriority w:val="99"/>
    <w:qFormat/>
    <w:rsid w:val="00F73EC0"/>
    <w:rPr>
      <w:b/>
      <w:bCs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F73EC0"/>
    <w:rPr>
      <w:b/>
      <w:bCs/>
      <w:color w:val="4F81BD"/>
    </w:rPr>
  </w:style>
  <w:style w:type="character" w:styleId="IntenseReference">
    <w:name w:val="Intense Reference"/>
    <w:basedOn w:val="DefaultParagraphFont"/>
    <w:uiPriority w:val="99"/>
    <w:qFormat/>
    <w:rsid w:val="00F73EC0"/>
    <w:rPr>
      <w:b/>
      <w:bCs/>
      <w:i/>
      <w:iCs/>
      <w:caps/>
      <w:color w:val="4F81BD"/>
    </w:rPr>
  </w:style>
  <w:style w:type="character" w:styleId="BookTitle">
    <w:name w:val="Book Title"/>
    <w:basedOn w:val="DefaultParagraphFont"/>
    <w:uiPriority w:val="99"/>
    <w:qFormat/>
    <w:rsid w:val="00F73EC0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99"/>
    <w:qFormat/>
    <w:rsid w:val="00F73EC0"/>
    <w:pPr>
      <w:outlineLvl w:val="9"/>
    </w:pPr>
  </w:style>
  <w:style w:type="paragraph" w:customStyle="1" w:styleId="AralkYok1">
    <w:name w:val="Aralık Yok1"/>
    <w:uiPriority w:val="99"/>
    <w:rsid w:val="0085316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A63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633A"/>
    <w:rPr>
      <w:rFonts w:ascii="Tahoma" w:hAnsi="Tahoma" w:cs="Tahoma"/>
      <w:noProof/>
      <w:sz w:val="16"/>
      <w:szCs w:val="16"/>
      <w:lang w:val="tr-TR"/>
    </w:rPr>
  </w:style>
  <w:style w:type="table" w:styleId="TableGrid">
    <w:name w:val="Table Grid"/>
    <w:basedOn w:val="TableNormal"/>
    <w:uiPriority w:val="99"/>
    <w:rsid w:val="000F412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F412C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70D7E"/>
    <w:pPr>
      <w:spacing w:before="0"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paragraph" w:styleId="BodyTextIndent">
    <w:name w:val="Body Text Indent"/>
    <w:basedOn w:val="Normal"/>
    <w:link w:val="BodyTextIndentChar"/>
    <w:uiPriority w:val="99"/>
    <w:rsid w:val="00070D7E"/>
    <w:pPr>
      <w:spacing w:before="0" w:after="0" w:line="240" w:lineRule="auto"/>
      <w:ind w:left="510"/>
      <w:jc w:val="both"/>
    </w:pPr>
    <w:rPr>
      <w:rFonts w:ascii="Times New Roman" w:eastAsia="Times New Roman" w:hAnsi="Times New Roman" w:cs="Times New Roman"/>
      <w:noProof w:val="0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character" w:styleId="Hyperlink">
    <w:name w:val="Hyperlink"/>
    <w:basedOn w:val="DefaultParagraphFont"/>
    <w:uiPriority w:val="99"/>
    <w:rsid w:val="00DC38D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C38D1"/>
    <w:pPr>
      <w:spacing w:before="0" w:after="15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badge1">
    <w:name w:val="badge1"/>
    <w:basedOn w:val="DefaultParagraphFont"/>
    <w:uiPriority w:val="99"/>
    <w:rsid w:val="00DC38D1"/>
    <w:rPr>
      <w:b/>
      <w:bCs/>
      <w:color w:val="FFFFFF"/>
      <w:sz w:val="18"/>
      <w:szCs w:val="18"/>
      <w:shd w:val="clear" w:color="auto" w:fill="auto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0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5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4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531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4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40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405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40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53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40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53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40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405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40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846</Words>
  <Characters>4827</Characters>
  <Application>Microsoft Office Outlook</Application>
  <DocSecurity>0</DocSecurity>
  <Lines>0</Lines>
  <Paragraphs>0</Paragraphs>
  <ScaleCrop>false</ScaleCrop>
  <Company>Silentall.Com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edanur</cp:lastModifiedBy>
  <cp:revision>5</cp:revision>
  <cp:lastPrinted>2015-04-08T04:07:00Z</cp:lastPrinted>
  <dcterms:created xsi:type="dcterms:W3CDTF">2015-04-08T04:06:00Z</dcterms:created>
  <dcterms:modified xsi:type="dcterms:W3CDTF">2015-04-12T10:04:00Z</dcterms:modified>
</cp:coreProperties>
</file>